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14F9D" w14:textId="74CAFD98" w:rsidR="00B40B06" w:rsidRDefault="00B40B06" w:rsidP="00B40B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SCHORDYSH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07</w:t>
      </w:r>
      <w:r>
        <w:rPr>
          <w:rFonts w:cs="Times New Roman"/>
          <w:szCs w:val="24"/>
        </w:rPr>
        <w:t>)</w:t>
      </w:r>
    </w:p>
    <w:p w14:paraId="37C7FE72" w14:textId="4D0DFA31" w:rsidR="00B40B06" w:rsidRDefault="00B40B06" w:rsidP="00B40B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diocese of </w:t>
      </w:r>
      <w:r>
        <w:rPr>
          <w:rFonts w:cs="Times New Roman"/>
          <w:szCs w:val="24"/>
        </w:rPr>
        <w:t>Winchester.</w:t>
      </w:r>
    </w:p>
    <w:p w14:paraId="0E792F0A" w14:textId="77777777" w:rsidR="00B40B06" w:rsidRDefault="00B40B06" w:rsidP="00B40B06">
      <w:pPr>
        <w:pStyle w:val="NoSpacing"/>
        <w:rPr>
          <w:rFonts w:cs="Times New Roman"/>
          <w:szCs w:val="24"/>
        </w:rPr>
      </w:pPr>
    </w:p>
    <w:p w14:paraId="5A0E3B05" w14:textId="77777777" w:rsidR="00B40B06" w:rsidRDefault="00B40B06" w:rsidP="00B40B06">
      <w:pPr>
        <w:pStyle w:val="NoSpacing"/>
        <w:rPr>
          <w:rFonts w:cs="Times New Roman"/>
          <w:szCs w:val="24"/>
        </w:rPr>
      </w:pPr>
    </w:p>
    <w:p w14:paraId="6EFB04FB" w14:textId="434E6038" w:rsidR="00B40B06" w:rsidRDefault="00B40B06" w:rsidP="00B40B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Dec.1407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 xml:space="preserve"> in Crediton, Devon, by letters dimissory.</w:t>
      </w:r>
    </w:p>
    <w:p w14:paraId="2EFB0D0B" w14:textId="6DCD89BA" w:rsidR="00B40B06" w:rsidRDefault="00B40B06" w:rsidP="00B40B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 436 and 42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>)</w:t>
      </w:r>
    </w:p>
    <w:p w14:paraId="70301C36" w14:textId="77777777" w:rsidR="00B40B06" w:rsidRDefault="00B40B06" w:rsidP="00B40B06">
      <w:pPr>
        <w:pStyle w:val="NoSpacing"/>
        <w:rPr>
          <w:rFonts w:cs="Times New Roman"/>
          <w:szCs w:val="24"/>
        </w:rPr>
      </w:pPr>
    </w:p>
    <w:p w14:paraId="00B72CD2" w14:textId="77777777" w:rsidR="00B40B06" w:rsidRDefault="00B40B06" w:rsidP="00B40B06">
      <w:pPr>
        <w:pStyle w:val="NoSpacing"/>
        <w:rPr>
          <w:rFonts w:cs="Times New Roman"/>
          <w:szCs w:val="24"/>
        </w:rPr>
      </w:pPr>
    </w:p>
    <w:p w14:paraId="0E3F28AB" w14:textId="77777777" w:rsidR="00B40B06" w:rsidRPr="00D1153B" w:rsidRDefault="00B40B06" w:rsidP="00B40B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p w14:paraId="4BA0A40C" w14:textId="2807DA53" w:rsidR="00BA00AB" w:rsidRPr="00B40B06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B40B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9874" w14:textId="77777777" w:rsidR="00B40B06" w:rsidRDefault="00B40B06" w:rsidP="009139A6">
      <w:r>
        <w:separator/>
      </w:r>
    </w:p>
  </w:endnote>
  <w:endnote w:type="continuationSeparator" w:id="0">
    <w:p w14:paraId="5989615D" w14:textId="77777777" w:rsidR="00B40B06" w:rsidRDefault="00B40B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0A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635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47F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22EE2" w14:textId="77777777" w:rsidR="00B40B06" w:rsidRDefault="00B40B06" w:rsidP="009139A6">
      <w:r>
        <w:separator/>
      </w:r>
    </w:p>
  </w:footnote>
  <w:footnote w:type="continuationSeparator" w:id="0">
    <w:p w14:paraId="7ED07080" w14:textId="77777777" w:rsidR="00B40B06" w:rsidRDefault="00B40B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95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B5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54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B0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0B0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2075F"/>
  <w15:chartTrackingRefBased/>
  <w15:docId w15:val="{40DCBD48-DC1A-4327-91B8-4C6906B3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2022-11-29T12:29:00Z</dcterms:created>
  <dcterms:modified xsi:type="dcterms:W3CDTF">2022-11-29T12:32:00Z</dcterms:modified>
</cp:coreProperties>
</file>